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042A4" w14:textId="6479E81B" w:rsidR="00535962" w:rsidRPr="00F7167E" w:rsidRDefault="00452E55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FA80A71" wp14:editId="33CA4BFF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4445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BEB0CE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A80A71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s/t7MuAAAAAKAQAADwAAAAAAAAAAAAAAAAAwBAAAZHJzL2Rvd25yZXYueG1sUEsFBgAAAAAEAAQA&#10;8wAAAD0FAAAAAA==&#10;" filled="f" stroked="f">
                <v:textbox inset="0,0,0,0">
                  <w:txbxContent>
                    <w:p w14:paraId="5BBEB0CE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982348" wp14:editId="2710E72D">
                <wp:simplePos x="0" y="0"/>
                <wp:positionH relativeFrom="column">
                  <wp:posOffset>-528955</wp:posOffset>
                </wp:positionH>
                <wp:positionV relativeFrom="paragraph">
                  <wp:posOffset>-161925</wp:posOffset>
                </wp:positionV>
                <wp:extent cx="10287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178DCBB2" w14:textId="022AAD2A" w:rsidR="00BC61BD" w:rsidRPr="00BC61BD" w:rsidRDefault="00290C8D">
                                <w:pPr>
                                  <w:rPr>
                                    <w:lang w:val="en-US"/>
                                  </w:rPr>
                                </w:pPr>
                                <w:r w:rsidRPr="00290C8D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A41C933" wp14:editId="08D07210">
                                      <wp:extent cx="676275" cy="771525"/>
                                      <wp:effectExtent l="0" t="0" r="9525" b="9525"/>
                                      <wp:docPr id="19" name="Imagen 19" descr="Interfaz de usuario gráfica&#10;&#10;Descripción generada automáticamente con confianza media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9" name="Imagen 19" descr="Interfaz de usuario gráfica&#10;&#10;Descripción generada automáticamente con confianza media"/>
                                              <pic:cNvPicPr/>
                                            </pic:nvPicPr>
                                            <pic:blipFill rotWithShape="1"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32244" t="19371" r="35082" b="13339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76275" cy="7715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982348" id="Text Box 2" o:spid="_x0000_s1027" type="#_x0000_t202" style="position:absolute;margin-left:-41.65pt;margin-top:-12.7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178DCBB2" w14:textId="022AAD2A" w:rsidR="00BC61BD" w:rsidRPr="00BC61BD" w:rsidRDefault="00290C8D">
                          <w:pPr>
                            <w:rPr>
                              <w:lang w:val="en-US"/>
                            </w:rPr>
                          </w:pPr>
                          <w:r w:rsidRPr="00290C8D">
                            <w:rPr>
                              <w:noProof/>
                            </w:rPr>
                            <w:drawing>
                              <wp:inline distT="0" distB="0" distL="0" distR="0" wp14:anchorId="3A41C933" wp14:editId="08D07210">
                                <wp:extent cx="676275" cy="771525"/>
                                <wp:effectExtent l="0" t="0" r="9525" b="9525"/>
                                <wp:docPr id="19" name="Imagen 19" descr="Interfaz de usuario gráfica&#10;&#10;Descripción generada automáticamente con confianza media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" name="Imagen 19" descr="Interfaz de usuario gráfica&#10;&#10;Descripción generada automáticamente con confianza media"/>
                                        <pic:cNvPicPr/>
                                      </pic:nvPicPr>
                                      <pic:blipFill rotWithShape="1"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32244" t="19371" r="35082" b="13339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76275" cy="77152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466B0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50D1BA7F" wp14:editId="18EC77F3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8294C4B" w14:textId="77777777" w:rsidR="00535962" w:rsidRPr="00535962" w:rsidRDefault="00452E55" w:rsidP="0053596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2C268A3" wp14:editId="37351A5E">
                <wp:simplePos x="0" y="0"/>
                <wp:positionH relativeFrom="column">
                  <wp:posOffset>4437380</wp:posOffset>
                </wp:positionH>
                <wp:positionV relativeFrom="paragraph">
                  <wp:posOffset>139700</wp:posOffset>
                </wp:positionV>
                <wp:extent cx="1929130" cy="401320"/>
                <wp:effectExtent l="0" t="0" r="0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401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7726DE" w14:textId="4E04ED5A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6-04-2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567BC0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268A3" id="Text Box 12" o:spid="_x0000_s1028" type="#_x0000_t202" style="position:absolute;margin-left:349.4pt;margin-top:11pt;width:151.9pt;height:31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" filled="f" stroked="f">
                <v:textbox>
                  <w:txbxContent>
                    <w:p w14:paraId="747726DE" w14:textId="4E04ED5A" w:rsidR="0026335F" w:rsidRPr="0026335F" w:rsidRDefault="004A45E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6-04-2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67BC0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360B45C" w14:textId="59C928B8" w:rsidR="00535962" w:rsidRDefault="00E24C64" w:rsidP="0053596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086C57D" wp14:editId="4F3E8DEC">
                <wp:simplePos x="0" y="0"/>
                <wp:positionH relativeFrom="column">
                  <wp:posOffset>1187450</wp:posOffset>
                </wp:positionH>
                <wp:positionV relativeFrom="paragraph">
                  <wp:posOffset>27940</wp:posOffset>
                </wp:positionV>
                <wp:extent cx="3171825" cy="381000"/>
                <wp:effectExtent l="0" t="0" r="952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43CB91" w14:textId="77777777" w:rsidR="002E1412" w:rsidRPr="00E24C64" w:rsidRDefault="00000000" w:rsidP="00A72F4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36"/>
                                <w:szCs w:val="36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rFonts w:asciiTheme="minorHAnsi" w:hAnsiTheme="minorHAnsi" w:cstheme="minorHAnsi"/>
                                  <w:sz w:val="36"/>
                                  <w:szCs w:val="36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1D3F01" w:rsidRPr="00E24C64">
                                  <w:rPr>
                                    <w:rStyle w:val="Style6"/>
                                    <w:rFonts w:asciiTheme="minorHAnsi" w:hAnsiTheme="minorHAnsi" w:cstheme="minorHAnsi"/>
                                    <w:sz w:val="36"/>
                                    <w:szCs w:val="36"/>
                                  </w:rPr>
                                  <w:t>Seguro Nacional de Salud, SeNaSa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86C57D" id="Text Box 16" o:spid="_x0000_s1029" type="#_x0000_t202" style="position:absolute;margin-left:93.5pt;margin-top:2.2pt;width:249.75pt;height:30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" stroked="f">
                <v:textbox>
                  <w:txbxContent>
                    <w:p w14:paraId="1943CB91" w14:textId="77777777" w:rsidR="002E1412" w:rsidRPr="00E24C64" w:rsidRDefault="004A45EC" w:rsidP="00A72F42">
                      <w:pPr>
                        <w:jc w:val="center"/>
                        <w:rPr>
                          <w:rFonts w:asciiTheme="minorHAnsi" w:hAnsiTheme="minorHAnsi" w:cstheme="minorHAnsi"/>
                          <w:sz w:val="36"/>
                          <w:szCs w:val="36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rFonts w:asciiTheme="minorHAnsi" w:hAnsiTheme="minorHAnsi" w:cstheme="minorHAnsi"/>
                            <w:sz w:val="36"/>
                            <w:szCs w:val="36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D3F01" w:rsidRPr="00E24C64">
                            <w:rPr>
                              <w:rStyle w:val="Style6"/>
                              <w:rFonts w:asciiTheme="minorHAnsi" w:hAnsiTheme="minorHAnsi" w:cstheme="minorHAnsi"/>
                              <w:sz w:val="36"/>
                              <w:szCs w:val="36"/>
                            </w:rPr>
                            <w:t xml:space="preserve">Seguro Nacional de Salud, </w:t>
                          </w:r>
                          <w:proofErr w:type="spellStart"/>
                          <w:r w:rsidR="001D3F01" w:rsidRPr="00E24C64">
                            <w:rPr>
                              <w:rStyle w:val="Style6"/>
                              <w:rFonts w:asciiTheme="minorHAnsi" w:hAnsiTheme="minorHAnsi" w:cstheme="minorHAnsi"/>
                              <w:sz w:val="36"/>
                              <w:szCs w:val="36"/>
                            </w:rPr>
                            <w:t>SeNaSa</w:t>
                          </w:r>
                          <w:proofErr w:type="spellEnd"/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452E55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B416A3C" wp14:editId="32969632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AFB4F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70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70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70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416A3C" id="Text Box 13" o:spid="_x0000_s1030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" filled="f" stroked="f">
                <v:textbox>
                  <w:txbxContent>
                    <w:p w14:paraId="17AFB4F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7093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7093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7093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FF40277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F0F6F4B" w14:textId="77777777" w:rsidR="00A640BD" w:rsidRPr="00C66D08" w:rsidRDefault="00452E55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E5EA3D6" wp14:editId="3FC037F0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DC4D8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EA3D6" id="Text Box 18" o:spid="_x0000_s1031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" stroked="f">
                <v:textbox>
                  <w:txbxContent>
                    <w:p w14:paraId="6CDC4D8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0952806" w14:textId="2FB8FEBA" w:rsidR="00E82502" w:rsidRPr="00414117" w:rsidRDefault="00452E55" w:rsidP="00414117">
      <w:pPr>
        <w:tabs>
          <w:tab w:val="left" w:pos="6267"/>
        </w:tabs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C2EBAF1" wp14:editId="37C697B4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4246F8" w14:textId="14654D34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sdt>
                                  <w:sdtPr>
                                    <w:rPr>
                                      <w:rStyle w:val="Style8"/>
                                      <w:smallCaps/>
                                    </w:rPr>
                                    <w:alias w:val="Departamento ó unidad funcional"/>
                                    <w:tag w:val="Nombre de la Institución"/>
                                    <w:id w:val="509883107"/>
                                  </w:sdtPr>
                                  <w:sdtContent>
                                    <w:r w:rsidR="001A277A">
                                      <w:rPr>
                                        <w:rStyle w:val="Style8"/>
                                        <w:smallCaps/>
                                      </w:rPr>
                                      <w:t>comité</w:t>
                                    </w:r>
                                    <w:r w:rsidR="0084098C">
                                      <w:rPr>
                                        <w:rStyle w:val="Style8"/>
                                        <w:smallCaps/>
                                      </w:rPr>
                                      <w:t xml:space="preserve"> de</w:t>
                                    </w:r>
                                    <w:r w:rsidR="0003152D">
                                      <w:rPr>
                                        <w:rStyle w:val="Style8"/>
                                        <w:smallCaps/>
                                      </w:rPr>
                                      <w:t xml:space="preserve"> compras y contrataciones públicas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2EBAF1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32" type="#_x0000_t202" style="position:absolute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63yfN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494246F8" w14:textId="14654D34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sdt>
                            <w:sdtPr>
                              <w:rPr>
                                <w:rStyle w:val="Style8"/>
                                <w:smallCaps/>
                              </w:rPr>
                              <w:alias w:val="Departamento ó unidad funcional"/>
                              <w:tag w:val="Nombre de la Institución"/>
                              <w:id w:val="509883107"/>
                            </w:sdtPr>
                            <w:sdtContent>
                              <w:r w:rsidR="001A277A">
                                <w:rPr>
                                  <w:rStyle w:val="Style8"/>
                                  <w:smallCaps/>
                                </w:rPr>
                                <w:t>comité</w:t>
                              </w:r>
                              <w:r w:rsidR="0084098C">
                                <w:rPr>
                                  <w:rStyle w:val="Style8"/>
                                  <w:smallCaps/>
                                </w:rPr>
                                <w:t xml:space="preserve"> de</w:t>
                              </w:r>
                              <w:r w:rsidR="0003152D">
                                <w:rPr>
                                  <w:rStyle w:val="Style8"/>
                                  <w:smallCaps/>
                                </w:rPr>
                                <w:t xml:space="preserve"> compras y contrataciones públicas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8B56A81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2937DCC" w14:textId="77777777" w:rsidTr="00E82502">
        <w:trPr>
          <w:cantSplit/>
          <w:trHeight w:val="440"/>
        </w:trPr>
        <w:tc>
          <w:tcPr>
            <w:tcW w:w="9252" w:type="dxa"/>
          </w:tcPr>
          <w:p w14:paraId="02C38A0B" w14:textId="4D88D78D" w:rsidR="00E82502" w:rsidRPr="001408A4" w:rsidRDefault="00FA01DC" w:rsidP="004B30DA">
            <w:pPr>
              <w:suppressAutoHyphens/>
              <w:spacing w:before="240" w:line="240" w:lineRule="auto"/>
              <w:ind w:left="360" w:hanging="360"/>
              <w:rPr>
                <w:color w:val="000000" w:themeColor="text1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Razón Social del </w:t>
            </w:r>
            <w:r w:rsidR="009D4CB6" w:rsidRPr="00E82502">
              <w:rPr>
                <w:spacing w:val="-2"/>
                <w:sz w:val="22"/>
                <w:szCs w:val="22"/>
                <w:lang w:val="es-DO"/>
              </w:rPr>
              <w:t>Oferente</w:t>
            </w:r>
            <w:r w:rsidR="009D4CB6">
              <w:rPr>
                <w:spacing w:val="-2"/>
                <w:sz w:val="22"/>
                <w:szCs w:val="22"/>
                <w:lang w:val="es-DO"/>
              </w:rPr>
              <w:t>: Operadora</w:t>
            </w:r>
            <w:r w:rsidR="009D4CB6">
              <w:rPr>
                <w:bCs/>
                <w:color w:val="000000" w:themeColor="text1"/>
                <w:sz w:val="22"/>
                <w:szCs w:val="22"/>
                <w:lang w:val="es-DO"/>
              </w:rPr>
              <w:t xml:space="preserve"> Centros del Caribe, SAS</w:t>
            </w:r>
          </w:p>
        </w:tc>
      </w:tr>
      <w:tr w:rsidR="00E82502" w:rsidRPr="00E82502" w14:paraId="3496BD7E" w14:textId="77777777" w:rsidTr="00E82502">
        <w:trPr>
          <w:cantSplit/>
          <w:trHeight w:val="440"/>
        </w:trPr>
        <w:tc>
          <w:tcPr>
            <w:tcW w:w="9252" w:type="dxa"/>
          </w:tcPr>
          <w:p w14:paraId="0F4DBEA0" w14:textId="57A2B4DC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</w:p>
        </w:tc>
      </w:tr>
      <w:tr w:rsidR="00E82502" w:rsidRPr="00E82502" w14:paraId="40F4DC5B" w14:textId="77777777" w:rsidTr="00E82502">
        <w:trPr>
          <w:cantSplit/>
          <w:trHeight w:val="440"/>
        </w:trPr>
        <w:tc>
          <w:tcPr>
            <w:tcW w:w="9252" w:type="dxa"/>
          </w:tcPr>
          <w:p w14:paraId="15F05B8D" w14:textId="060B352B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  <w:r w:rsidR="004B1C21">
              <w:rPr>
                <w:spacing w:val="-2"/>
                <w:sz w:val="22"/>
                <w:szCs w:val="22"/>
                <w:lang w:val="es-DO"/>
              </w:rPr>
              <w:t>130022313</w:t>
            </w:r>
          </w:p>
        </w:tc>
      </w:tr>
      <w:tr w:rsidR="00E82502" w:rsidRPr="00E82502" w14:paraId="4CCEF222" w14:textId="77777777" w:rsidTr="00E82502">
        <w:trPr>
          <w:cantSplit/>
          <w:trHeight w:val="440"/>
        </w:trPr>
        <w:tc>
          <w:tcPr>
            <w:tcW w:w="9252" w:type="dxa"/>
          </w:tcPr>
          <w:p w14:paraId="0CB66860" w14:textId="7591A354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4.  RPE del Oferente</w:t>
            </w:r>
            <w:r w:rsidR="00126105">
              <w:rPr>
                <w:spacing w:val="-2"/>
                <w:sz w:val="22"/>
                <w:szCs w:val="22"/>
                <w:lang w:val="es-DO"/>
              </w:rPr>
              <w:t>:</w:t>
            </w:r>
            <w:r w:rsidR="00126105">
              <w:t xml:space="preserve"> </w:t>
            </w:r>
            <w:r w:rsidR="004B1C21">
              <w:t>11094</w:t>
            </w:r>
          </w:p>
        </w:tc>
      </w:tr>
      <w:tr w:rsidR="00E82502" w:rsidRPr="00E82502" w14:paraId="3E2CC6AC" w14:textId="77777777" w:rsidTr="00E82502">
        <w:trPr>
          <w:cantSplit/>
          <w:trHeight w:val="440"/>
        </w:trPr>
        <w:tc>
          <w:tcPr>
            <w:tcW w:w="9252" w:type="dxa"/>
          </w:tcPr>
          <w:p w14:paraId="3A2BD23A" w14:textId="5D078CDB" w:rsidR="00E82502" w:rsidRPr="00DE3ED7" w:rsidRDefault="00A641A7" w:rsidP="00DE3ED7">
            <w:pPr>
              <w:spacing w:before="240"/>
              <w:ind w:left="252" w:right="114"/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  <w:r w:rsidR="00016BAF" w:rsidRPr="00016BAF">
              <w:rPr>
                <w:b/>
                <w:bCs/>
                <w:color w:val="EE0000"/>
                <w:sz w:val="22"/>
                <w:szCs w:val="22"/>
              </w:rPr>
              <w:t>completar</w:t>
            </w:r>
          </w:p>
        </w:tc>
      </w:tr>
      <w:tr w:rsidR="00E82502" w:rsidRPr="00E82502" w14:paraId="1AD785A8" w14:textId="77777777" w:rsidTr="00E82502">
        <w:trPr>
          <w:cantSplit/>
          <w:trHeight w:val="440"/>
        </w:trPr>
        <w:tc>
          <w:tcPr>
            <w:tcW w:w="9252" w:type="dxa"/>
          </w:tcPr>
          <w:p w14:paraId="56CE98E3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122FEE9" w14:textId="77777777" w:rsidR="00DE3ED7" w:rsidRDefault="00E82502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="00DE3ED7" w:rsidRPr="00A85B19">
              <w:rPr>
                <w:sz w:val="22"/>
                <w:szCs w:val="22"/>
                <w:lang w:val="es-DO"/>
              </w:rPr>
              <w:t>DANA AMELIA CABRAL</w:t>
            </w:r>
          </w:p>
          <w:p w14:paraId="08CAE5A1" w14:textId="0548F8DC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="00DE3ED7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 xml:space="preserve"> </w:t>
            </w:r>
            <w:r w:rsidR="00DE3ED7" w:rsidRPr="00A85B19">
              <w:rPr>
                <w:sz w:val="22"/>
                <w:szCs w:val="22"/>
              </w:rPr>
              <w:t>Plaza Comercial Megacentro, Segundo Piso, Locales 136B y 140B, Avenida San Vicente de Paul, esquina Carretera Mella, Santo Domingo Este.</w:t>
            </w:r>
          </w:p>
          <w:p w14:paraId="45A60540" w14:textId="6FCD397E" w:rsidR="00DE3ED7" w:rsidRPr="003A5683" w:rsidRDefault="00E82502" w:rsidP="003A5683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="003A5683" w:rsidRPr="003A5683">
              <w:rPr>
                <w:sz w:val="22"/>
                <w:szCs w:val="22"/>
              </w:rPr>
              <w:t>809-236-7660</w:t>
            </w:r>
          </w:p>
          <w:p w14:paraId="7CB0847C" w14:textId="39D9E1A0" w:rsidR="00E82502" w:rsidRPr="00E82502" w:rsidRDefault="00E82502" w:rsidP="003A5683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3A5683">
              <w:rPr>
                <w:sz w:val="22"/>
                <w:szCs w:val="22"/>
              </w:rPr>
              <w:t xml:space="preserve">Dirección de correo electrónico: </w:t>
            </w:r>
            <w:r w:rsidR="003A5683" w:rsidRPr="003A5683">
              <w:rPr>
                <w:sz w:val="22"/>
                <w:szCs w:val="22"/>
              </w:rPr>
              <w:t>finanzas@megacentro.com.do</w:t>
            </w:r>
          </w:p>
        </w:tc>
      </w:tr>
    </w:tbl>
    <w:p w14:paraId="592F3434" w14:textId="77777777" w:rsidR="00EE1E7B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p w14:paraId="111304F6" w14:textId="77777777" w:rsidR="00DE3ED7" w:rsidRDefault="00DE3ED7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p w14:paraId="49253976" w14:textId="77777777" w:rsidR="00DE3ED7" w:rsidRDefault="00DE3ED7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p w14:paraId="70D776BB" w14:textId="79FA5CE7" w:rsidR="00DE3ED7" w:rsidRDefault="00DE3ED7" w:rsidP="00DE3ED7">
      <w:pPr>
        <w:spacing w:before="240" w:after="0" w:line="240" w:lineRule="auto"/>
        <w:ind w:right="-45"/>
        <w:jc w:val="center"/>
        <w:rPr>
          <w:b/>
          <w:sz w:val="22"/>
          <w:szCs w:val="22"/>
          <w:lang w:val="es-DO"/>
        </w:rPr>
      </w:pPr>
      <w:r>
        <w:rPr>
          <w:b/>
          <w:sz w:val="22"/>
          <w:szCs w:val="22"/>
          <w:lang w:val="es-DO"/>
        </w:rPr>
        <w:t>Firma y sello</w:t>
      </w:r>
    </w:p>
    <w:p w14:paraId="3DBC9A43" w14:textId="17FEDDC8" w:rsidR="003A5683" w:rsidRPr="003A5683" w:rsidRDefault="003A5683" w:rsidP="00DE3ED7">
      <w:pPr>
        <w:spacing w:before="240" w:after="0" w:line="240" w:lineRule="auto"/>
        <w:ind w:right="-45"/>
        <w:jc w:val="center"/>
        <w:rPr>
          <w:bCs/>
          <w:sz w:val="22"/>
          <w:szCs w:val="22"/>
          <w:lang w:val="es-DO"/>
        </w:rPr>
      </w:pPr>
      <w:commentRangeStart w:id="0"/>
      <w:r w:rsidRPr="003A5683">
        <w:rPr>
          <w:bCs/>
          <w:sz w:val="22"/>
          <w:szCs w:val="22"/>
          <w:lang w:val="es-DO"/>
        </w:rPr>
        <w:t>24 de julio de 2026</w:t>
      </w:r>
      <w:commentRangeEnd w:id="0"/>
      <w:r w:rsidR="00A0632E" w:rsidRPr="003A5683">
        <w:rPr>
          <w:rStyle w:val="Refdecomentario"/>
          <w:bCs/>
          <w:sz w:val="22"/>
          <w:szCs w:val="22"/>
          <w:lang w:val="es-DO"/>
        </w:rPr>
        <w:commentReference w:id="0"/>
      </w:r>
    </w:p>
    <w:sectPr w:rsidR="003A5683" w:rsidRPr="003A5683" w:rsidSect="001466B0">
      <w:headerReference w:type="default" r:id="rId14"/>
      <w:footerReference w:type="default" r:id="rId1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Lourdes Magdalena Roa Pineda" w:date="2026-09-02T16:38:00Z" w:initials="LR">
    <w:p w14:paraId="2FAAF919" w14:textId="77777777" w:rsidR="00A0632E" w:rsidRDefault="00A0632E" w:rsidP="00A0632E">
      <w:pPr>
        <w:pStyle w:val="Textocomentario"/>
      </w:pPr>
      <w:r>
        <w:rPr>
          <w:rStyle w:val="Refdecomentario"/>
        </w:rPr>
        <w:annotationRef/>
      </w:r>
      <w:r>
        <w:t>Modificar la fecha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FAAF91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519A8D4" w16cex:dateUtc="2026-09-02T20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FAAF919" w16cid:durableId="4519A8D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27BAE" w14:textId="77777777" w:rsidR="00526414" w:rsidRDefault="00526414" w:rsidP="001007E7">
      <w:pPr>
        <w:spacing w:after="0" w:line="240" w:lineRule="auto"/>
      </w:pPr>
      <w:r>
        <w:separator/>
      </w:r>
    </w:p>
  </w:endnote>
  <w:endnote w:type="continuationSeparator" w:id="0">
    <w:p w14:paraId="4A43CA93" w14:textId="77777777" w:rsidR="00526414" w:rsidRDefault="0052641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37396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6A67F5E0" wp14:editId="31508970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52E55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9B55936" wp14:editId="3D2C706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0" t="0" r="11430" b="571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80B47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898B358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B5593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" filled="f" stroked="f">
              <v:textbox inset="0,0,0,0">
                <w:txbxContent>
                  <w:p w14:paraId="6480B47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898B358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52E55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E17FD3" wp14:editId="21F1C26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0" t="0" r="6350" b="146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149424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E17FD3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" filled="f" stroked="f">
              <v:textbox inset="0,0,0,0">
                <w:txbxContent>
                  <w:p w14:paraId="06149424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3A5FC16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1C4B37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226473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18687B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1110139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78484" w14:textId="77777777" w:rsidR="00526414" w:rsidRDefault="00526414" w:rsidP="001007E7">
      <w:pPr>
        <w:spacing w:after="0" w:line="240" w:lineRule="auto"/>
      </w:pPr>
      <w:r>
        <w:separator/>
      </w:r>
    </w:p>
  </w:footnote>
  <w:footnote w:type="continuationSeparator" w:id="0">
    <w:p w14:paraId="052E4BBE" w14:textId="77777777" w:rsidR="00526414" w:rsidRDefault="00526414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BD568" w14:textId="0A064135" w:rsidR="00E24C64" w:rsidRDefault="00E24C64">
    <w:pPr>
      <w:pStyle w:val="Encabezado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2D0055D0" wp14:editId="31794CA3">
              <wp:simplePos x="0" y="0"/>
              <wp:positionH relativeFrom="column">
                <wp:posOffset>3962400</wp:posOffset>
              </wp:positionH>
              <wp:positionV relativeFrom="paragraph">
                <wp:posOffset>-70485</wp:posOffset>
              </wp:positionV>
              <wp:extent cx="2320290" cy="701040"/>
              <wp:effectExtent l="0" t="0" r="22860" b="22860"/>
              <wp:wrapNone/>
              <wp:docPr id="13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320290" cy="701040"/>
                        <a:chOff x="12866" y="523"/>
                        <a:chExt cx="2544" cy="1104"/>
                      </a:xfrm>
                    </wpg:grpSpPr>
                    <wps:wsp>
                      <wps:cNvPr id="14" name="Rectangle 22"/>
                      <wps:cNvSpPr>
                        <a:spLocks noChangeArrowheads="1"/>
                      </wps:cNvSpPr>
                      <wps:spPr bwMode="auto">
                        <a:xfrm>
                          <a:off x="12866" y="523"/>
                          <a:ext cx="2544" cy="110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15" name="Group 23"/>
                      <wpg:cNvGrpSpPr>
                        <a:grpSpLocks/>
                      </wpg:cNvGrpSpPr>
                      <wpg:grpSpPr bwMode="auto">
                        <a:xfrm>
                          <a:off x="12940" y="561"/>
                          <a:ext cx="2413" cy="968"/>
                          <a:chOff x="9151" y="720"/>
                          <a:chExt cx="2009" cy="900"/>
                        </a:xfrm>
                      </wpg:grpSpPr>
                      <wps:wsp>
                        <wps:cNvPr id="16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9151" y="1077"/>
                            <a:ext cx="2009" cy="543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ln w="28575"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sdt>
                              <w:sdt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Content>
                                <w:p w14:paraId="5C213B85" w14:textId="015AF42C" w:rsidR="00E24C64" w:rsidRPr="00535962" w:rsidRDefault="00C60573" w:rsidP="00C60573">
                                  <w:r w:rsidRPr="00C60573">
                                    <w:t>ARS SENASA-CCC-PE</w:t>
                                  </w:r>
                                  <w:r w:rsidR="001A277A">
                                    <w:t>PU</w:t>
                                  </w:r>
                                  <w:r w:rsidRPr="00C60573">
                                    <w:t>-2026-00</w:t>
                                  </w:r>
                                  <w:r w:rsidR="001A277A">
                                    <w:t>09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17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36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ln w="38100"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767B7C" w14:textId="77777777" w:rsidR="00E24C64" w:rsidRPr="00535962" w:rsidRDefault="00E24C64" w:rsidP="00E24C64">
                              <w:pPr>
                                <w:jc w:val="center"/>
                                <w:rPr>
                                  <w:rFonts w:ascii="Franklin Gothic Medium Cond" w:hAnsi="Franklin Gothic Medium Cond"/>
                                  <w:b/>
                                  <w:color w:val="FFFFFF" w:themeColor="background1"/>
                                  <w:lang w:val="en-US"/>
                                </w:rPr>
                              </w:pPr>
                              <w:r w:rsidRPr="00535962">
                                <w:rPr>
                                  <w:rFonts w:ascii="Franklin Gothic Medium Cond" w:hAnsi="Franklin Gothic Medium Cond"/>
                                  <w:b/>
                                  <w:color w:val="FFFFFF" w:themeColor="background1"/>
                                </w:rPr>
                                <w:t>No. EXPEDIENTE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0055D0" id="Group 21" o:spid="_x0000_s1033" style="position:absolute;margin-left:312pt;margin-top:-5.55pt;width:182.7pt;height:55.2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">
              <v:rect id="Rectangle 22" o:spid="_x0000_s1034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<v:group id="Group 23" o:spid="_x0000_s1035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36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" strokecolor="white" strokeweight="2.25pt">
                  <v:textbox inset=",0">
                    <w:txbxContent>
                      <w:sdt>
                        <w:sdtPr>
                          <w:alias w:val="No. del Expediente de Compras "/>
                          <w:tag w:val="No. del Expediente de Compras "/>
                          <w:id w:val="5755464"/>
                        </w:sdtPr>
                        <w:sdtContent>
                          <w:p w14:paraId="5C213B85" w14:textId="015AF42C" w:rsidR="00E24C64" w:rsidRPr="00535962" w:rsidRDefault="00C60573" w:rsidP="00C60573">
                            <w:r w:rsidRPr="00C60573">
                              <w:t>ARS SENASA-CCC-PE</w:t>
                            </w:r>
                            <w:r w:rsidR="001A277A">
                              <w:t>PU</w:t>
                            </w:r>
                            <w:r w:rsidRPr="00C60573">
                              <w:t>-2026-00</w:t>
                            </w:r>
                            <w:r w:rsidR="001A277A">
                              <w:t>09</w:t>
                            </w:r>
                          </w:p>
                        </w:sdtContent>
                      </w:sdt>
                    </w:txbxContent>
                  </v:textbox>
                </v:shape>
                <v:shape id="Text Box 25" o:spid="_x0000_s1037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" fillcolor="black" strokecolor="white" strokeweight="3pt">
                  <v:textbox>
                    <w:txbxContent>
                      <w:p w14:paraId="3B767B7C" w14:textId="77777777" w:rsidR="00E24C64" w:rsidRPr="00535962" w:rsidRDefault="00E24C64" w:rsidP="00E24C64">
                        <w:pPr>
                          <w:jc w:val="center"/>
                          <w:rPr>
                            <w:rFonts w:ascii="Franklin Gothic Medium Cond" w:hAnsi="Franklin Gothic Medium Cond"/>
                            <w:b/>
                            <w:color w:val="FFFFFF" w:themeColor="background1"/>
                            <w:lang w:val="en-US"/>
                          </w:rPr>
                        </w:pPr>
                        <w:r w:rsidRPr="00535962">
                          <w:rPr>
                            <w:rFonts w:ascii="Franklin Gothic Medium Cond" w:hAnsi="Franklin Gothic Medium Cond"/>
                            <w:b/>
                            <w:color w:val="FFFFFF" w:themeColor="background1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urdes Magdalena Roa Pineda">
    <w15:presenceInfo w15:providerId="AD" w15:userId="S::l.roa@arssenasa.gov.do::1ddff210-9dee-4af9-ba22-56f7c74398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16BAF"/>
    <w:rsid w:val="0001758B"/>
    <w:rsid w:val="00020EA3"/>
    <w:rsid w:val="0003152D"/>
    <w:rsid w:val="00034DD9"/>
    <w:rsid w:val="00045479"/>
    <w:rsid w:val="00055B7A"/>
    <w:rsid w:val="0005792C"/>
    <w:rsid w:val="000B0DCD"/>
    <w:rsid w:val="000E02D9"/>
    <w:rsid w:val="001007E7"/>
    <w:rsid w:val="001020C0"/>
    <w:rsid w:val="00126105"/>
    <w:rsid w:val="001408A4"/>
    <w:rsid w:val="001466B0"/>
    <w:rsid w:val="00157600"/>
    <w:rsid w:val="00170EC5"/>
    <w:rsid w:val="00175F07"/>
    <w:rsid w:val="00181E8D"/>
    <w:rsid w:val="00194FF2"/>
    <w:rsid w:val="001A277A"/>
    <w:rsid w:val="001A3F92"/>
    <w:rsid w:val="001B1BCA"/>
    <w:rsid w:val="001B3B41"/>
    <w:rsid w:val="001D1201"/>
    <w:rsid w:val="001D3F01"/>
    <w:rsid w:val="001E4085"/>
    <w:rsid w:val="001F7093"/>
    <w:rsid w:val="001F73A7"/>
    <w:rsid w:val="002009A7"/>
    <w:rsid w:val="00253DBA"/>
    <w:rsid w:val="0026335F"/>
    <w:rsid w:val="00285B8F"/>
    <w:rsid w:val="00290C8D"/>
    <w:rsid w:val="00295BD4"/>
    <w:rsid w:val="002C0309"/>
    <w:rsid w:val="002C0999"/>
    <w:rsid w:val="002D451D"/>
    <w:rsid w:val="002E1412"/>
    <w:rsid w:val="002F48CC"/>
    <w:rsid w:val="002F51F4"/>
    <w:rsid w:val="00314023"/>
    <w:rsid w:val="00341484"/>
    <w:rsid w:val="00383FF7"/>
    <w:rsid w:val="00392351"/>
    <w:rsid w:val="003A5683"/>
    <w:rsid w:val="003A6141"/>
    <w:rsid w:val="003C3B48"/>
    <w:rsid w:val="003D326A"/>
    <w:rsid w:val="00400713"/>
    <w:rsid w:val="00404131"/>
    <w:rsid w:val="00414117"/>
    <w:rsid w:val="00414C82"/>
    <w:rsid w:val="004176A0"/>
    <w:rsid w:val="0042490F"/>
    <w:rsid w:val="0042738C"/>
    <w:rsid w:val="0043125C"/>
    <w:rsid w:val="004379A6"/>
    <w:rsid w:val="0044234A"/>
    <w:rsid w:val="00452E55"/>
    <w:rsid w:val="00453650"/>
    <w:rsid w:val="00456C17"/>
    <w:rsid w:val="00466B9C"/>
    <w:rsid w:val="00482BFE"/>
    <w:rsid w:val="00494A27"/>
    <w:rsid w:val="004A45EC"/>
    <w:rsid w:val="004B1C21"/>
    <w:rsid w:val="004B30DA"/>
    <w:rsid w:val="004D45A8"/>
    <w:rsid w:val="00517CCD"/>
    <w:rsid w:val="00526414"/>
    <w:rsid w:val="00535962"/>
    <w:rsid w:val="00563757"/>
    <w:rsid w:val="00567BC0"/>
    <w:rsid w:val="00577C34"/>
    <w:rsid w:val="005B584D"/>
    <w:rsid w:val="005C3C89"/>
    <w:rsid w:val="00611A07"/>
    <w:rsid w:val="00614AA3"/>
    <w:rsid w:val="0062592A"/>
    <w:rsid w:val="006506D0"/>
    <w:rsid w:val="00651E48"/>
    <w:rsid w:val="00666D56"/>
    <w:rsid w:val="006709BC"/>
    <w:rsid w:val="006A4A71"/>
    <w:rsid w:val="006C5C39"/>
    <w:rsid w:val="006F453A"/>
    <w:rsid w:val="006F567F"/>
    <w:rsid w:val="00701189"/>
    <w:rsid w:val="00724E66"/>
    <w:rsid w:val="00725091"/>
    <w:rsid w:val="0075640F"/>
    <w:rsid w:val="0077611C"/>
    <w:rsid w:val="00780880"/>
    <w:rsid w:val="007953C7"/>
    <w:rsid w:val="007B0E1F"/>
    <w:rsid w:val="007B6F6F"/>
    <w:rsid w:val="00820C9F"/>
    <w:rsid w:val="0082707E"/>
    <w:rsid w:val="008315B0"/>
    <w:rsid w:val="00833CC4"/>
    <w:rsid w:val="0084098C"/>
    <w:rsid w:val="008A7A6A"/>
    <w:rsid w:val="008B305C"/>
    <w:rsid w:val="008B3AE5"/>
    <w:rsid w:val="008C388B"/>
    <w:rsid w:val="008C6769"/>
    <w:rsid w:val="00966EEE"/>
    <w:rsid w:val="00977C54"/>
    <w:rsid w:val="009A6873"/>
    <w:rsid w:val="009D1BD6"/>
    <w:rsid w:val="009D4CB6"/>
    <w:rsid w:val="00A0632E"/>
    <w:rsid w:val="00A16099"/>
    <w:rsid w:val="00A343FD"/>
    <w:rsid w:val="00A406A1"/>
    <w:rsid w:val="00A640BD"/>
    <w:rsid w:val="00A641A7"/>
    <w:rsid w:val="00A72F42"/>
    <w:rsid w:val="00A75881"/>
    <w:rsid w:val="00AD0629"/>
    <w:rsid w:val="00AD07CB"/>
    <w:rsid w:val="00AD380B"/>
    <w:rsid w:val="00AD7919"/>
    <w:rsid w:val="00AD7F1A"/>
    <w:rsid w:val="00AF2E6B"/>
    <w:rsid w:val="00B35E8D"/>
    <w:rsid w:val="00B62EEF"/>
    <w:rsid w:val="00B97B51"/>
    <w:rsid w:val="00BA0007"/>
    <w:rsid w:val="00BB1D79"/>
    <w:rsid w:val="00BC1D0C"/>
    <w:rsid w:val="00BC61BD"/>
    <w:rsid w:val="00BD1586"/>
    <w:rsid w:val="00C078CB"/>
    <w:rsid w:val="00C160C1"/>
    <w:rsid w:val="00C22DBE"/>
    <w:rsid w:val="00C5078F"/>
    <w:rsid w:val="00C52EE0"/>
    <w:rsid w:val="00C56984"/>
    <w:rsid w:val="00C60573"/>
    <w:rsid w:val="00C66D08"/>
    <w:rsid w:val="00C7470C"/>
    <w:rsid w:val="00C77422"/>
    <w:rsid w:val="00C845F2"/>
    <w:rsid w:val="00CA0E82"/>
    <w:rsid w:val="00CA164C"/>
    <w:rsid w:val="00CA4661"/>
    <w:rsid w:val="00CB7BB9"/>
    <w:rsid w:val="00CE67A3"/>
    <w:rsid w:val="00D1201E"/>
    <w:rsid w:val="00D24FA7"/>
    <w:rsid w:val="00D447AC"/>
    <w:rsid w:val="00D45A3E"/>
    <w:rsid w:val="00D64696"/>
    <w:rsid w:val="00D7710E"/>
    <w:rsid w:val="00D85ACE"/>
    <w:rsid w:val="00D90D49"/>
    <w:rsid w:val="00D9600B"/>
    <w:rsid w:val="00DC5D96"/>
    <w:rsid w:val="00DD4F3E"/>
    <w:rsid w:val="00DE1396"/>
    <w:rsid w:val="00DE3ED7"/>
    <w:rsid w:val="00E1280C"/>
    <w:rsid w:val="00E13E55"/>
    <w:rsid w:val="00E21353"/>
    <w:rsid w:val="00E24C64"/>
    <w:rsid w:val="00E3277A"/>
    <w:rsid w:val="00E82502"/>
    <w:rsid w:val="00EA6B34"/>
    <w:rsid w:val="00EA7406"/>
    <w:rsid w:val="00EB214D"/>
    <w:rsid w:val="00EE1E7B"/>
    <w:rsid w:val="00EF5346"/>
    <w:rsid w:val="00F21718"/>
    <w:rsid w:val="00F225BF"/>
    <w:rsid w:val="00F42F79"/>
    <w:rsid w:val="00F53753"/>
    <w:rsid w:val="00F7167E"/>
    <w:rsid w:val="00F7443C"/>
    <w:rsid w:val="00F84D68"/>
    <w:rsid w:val="00F9504D"/>
    <w:rsid w:val="00FA01DC"/>
    <w:rsid w:val="00FC2870"/>
    <w:rsid w:val="00FE2A94"/>
    <w:rsid w:val="00FF6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70F63"/>
  <w15:docId w15:val="{80713CC0-A854-4AE1-9CFA-22623B628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Sinespaciado">
    <w:name w:val="No Spacing"/>
    <w:uiPriority w:val="1"/>
    <w:qFormat/>
    <w:rsid w:val="005B584D"/>
    <w:pPr>
      <w:spacing w:after="0" w:line="240" w:lineRule="auto"/>
    </w:pPr>
    <w:rPr>
      <w:rFonts w:asciiTheme="minorHAnsi" w:hAnsiTheme="minorHAnsi" w:cstheme="minorBidi"/>
      <w:sz w:val="22"/>
      <w:szCs w:val="22"/>
      <w:lang w:val="es-DO"/>
    </w:rPr>
  </w:style>
  <w:style w:type="character" w:styleId="Refdecomentario">
    <w:name w:val="annotation reference"/>
    <w:basedOn w:val="Fuentedeprrafopredeter"/>
    <w:uiPriority w:val="99"/>
    <w:semiHidden/>
    <w:unhideWhenUsed/>
    <w:rsid w:val="00A0632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0632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0632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32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063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2A8C9-2E95-4203-A162-D6225285E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61</TotalTime>
  <Pages>1</Pages>
  <Words>104</Words>
  <Characters>578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Lourdes Magdalena Roa Pineda</cp:lastModifiedBy>
  <cp:revision>49</cp:revision>
  <cp:lastPrinted>2011-03-04T18:48:00Z</cp:lastPrinted>
  <dcterms:created xsi:type="dcterms:W3CDTF">2015-02-09T12:13:00Z</dcterms:created>
  <dcterms:modified xsi:type="dcterms:W3CDTF">2026-09-04T13:13:00Z</dcterms:modified>
</cp:coreProperties>
</file>